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2CA96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ALYNGTON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50A2C8EA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0028C7B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D40B7F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18 May1408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7DC9E58B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1405-8 p.433)</w:t>
      </w:r>
    </w:p>
    <w:p w14:paraId="4578009A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7BBFE92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221ECB8" w14:textId="77777777" w:rsidR="002D3DAE" w:rsidRDefault="002D3DAE" w:rsidP="002D3D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March 2023</w:t>
      </w:r>
    </w:p>
    <w:p w14:paraId="056A9E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875C4" w14:textId="77777777" w:rsidR="002D3DAE" w:rsidRDefault="002D3DAE" w:rsidP="009139A6">
      <w:r>
        <w:separator/>
      </w:r>
    </w:p>
  </w:endnote>
  <w:endnote w:type="continuationSeparator" w:id="0">
    <w:p w14:paraId="1AB9D3B4" w14:textId="77777777" w:rsidR="002D3DAE" w:rsidRDefault="002D3D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21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CC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B64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3F30D" w14:textId="77777777" w:rsidR="002D3DAE" w:rsidRDefault="002D3DAE" w:rsidP="009139A6">
      <w:r>
        <w:separator/>
      </w:r>
    </w:p>
  </w:footnote>
  <w:footnote w:type="continuationSeparator" w:id="0">
    <w:p w14:paraId="66C7533F" w14:textId="77777777" w:rsidR="002D3DAE" w:rsidRDefault="002D3D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A3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54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DC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DAE"/>
    <w:rsid w:val="000666E0"/>
    <w:rsid w:val="002510B7"/>
    <w:rsid w:val="002D3DA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87163"/>
  <w15:chartTrackingRefBased/>
  <w15:docId w15:val="{210E9CF2-BC53-4779-8EF3-63A732BC4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2023-03-27T20:56:00Z</dcterms:created>
  <dcterms:modified xsi:type="dcterms:W3CDTF">2023-03-27T20:56:00Z</dcterms:modified>
</cp:coreProperties>
</file>